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9216"/>
        <w:gridCol w:w="481"/>
        <w:gridCol w:w="1115"/>
        <w:gridCol w:w="1416"/>
        <w:gridCol w:w="1374"/>
        <w:gridCol w:w="64"/>
      </w:tblGrid>
      <w:tr w:rsidR="00B075F7" w:rsidTr="006855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5F7" w:rsidRDefault="00B075F7" w:rsidP="00852797">
            <w:r>
              <w:t>Приложение 6</w:t>
            </w:r>
          </w:p>
        </w:tc>
      </w:tr>
      <w:tr w:rsidR="00B075F7" w:rsidTr="006855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5F7" w:rsidRDefault="00B075F7" w:rsidP="0085279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075F7" w:rsidTr="0068551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5F7" w:rsidRDefault="00B075F7" w:rsidP="00685515">
            <w:r>
              <w:t xml:space="preserve">от </w:t>
            </w:r>
            <w:r w:rsidR="00685515">
              <w:t xml:space="preserve">11 августа 2023 года </w:t>
            </w:r>
            <w:r>
              <w:t xml:space="preserve">№ </w:t>
            </w:r>
            <w:r w:rsidR="00685515">
              <w:t>38-394</w:t>
            </w:r>
          </w:p>
        </w:tc>
      </w:tr>
      <w:tr w:rsidR="00B075F7" w:rsidTr="00685515">
        <w:trPr>
          <w:gridAfter w:val="1"/>
          <w:wAfter w:w="64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r>
              <w:t xml:space="preserve">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</w:tr>
      <w:tr w:rsidR="00B075F7" w:rsidTr="00685515">
        <w:trPr>
          <w:gridAfter w:val="1"/>
          <w:wAfter w:w="6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B075F7" w:rsidTr="00685515">
        <w:trPr>
          <w:gridAfter w:val="1"/>
          <w:wAfter w:w="64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</w:tr>
      <w:tr w:rsidR="00B075F7" w:rsidTr="00685515">
        <w:trPr>
          <w:gridAfter w:val="1"/>
          <w:wAfter w:w="64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тыс. руб.</w:t>
            </w:r>
          </w:p>
        </w:tc>
      </w:tr>
      <w:tr w:rsidR="00B075F7" w:rsidTr="00685515">
        <w:trPr>
          <w:gridAfter w:val="1"/>
          <w:wAfter w:w="64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2024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2025 год</w:t>
            </w:r>
          </w:p>
        </w:tc>
      </w:tr>
    </w:tbl>
    <w:p w:rsidR="00B075F7" w:rsidRPr="00B075F7" w:rsidRDefault="00B075F7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B075F7" w:rsidTr="00B075F7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</w:t>
            </w:r>
          </w:p>
        </w:tc>
      </w:tr>
      <w:tr w:rsidR="00B075F7" w:rsidTr="00B075F7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46 797,6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46 797,6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184 270,2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котельной по адресу: ул. Вокзальная, д.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7 664,2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котельной по адресу:г. Саратов, Сокурский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2 541,3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1 437,0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системы водоснабжения с.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4 450,0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1 202,5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1 047,3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1 045,5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12 621,5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556,8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и реконструкция объектов водоснабжения к р.п. Соколовый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6 000,0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и реконструкция объектов водоснабжения к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3 612,5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4 348,8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94 709,5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42 813,3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сетей горячего водоснабжения к многоквартирному дому № 6 по ул. Бульварной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4 631 165,3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1 122 700,1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2 946,6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1 919,3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1 180,9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4 500,1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315,2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159 783,1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2 900,0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3 334 456,3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125 285,5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566 295,3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Пристройка на 275 мест к МОУ «СОШ № 103»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229 596,9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202 987,7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7 479,8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Снегоплавильный комплекс на ул. Ипподромная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 xml:space="preserve">Сохранение и приспособление объекта культурного наследия местного (муниципального) </w:t>
            </w:r>
            <w:r>
              <w:br/>
              <w:t xml:space="preserve">значения «Школа, 1946 г., 1949 г.», МОУ «Средняя общеобразовательная </w:t>
            </w:r>
            <w:r>
              <w:br/>
              <w:t xml:space="preserve">школа №72» по адресу: Саратовская область, г. Саратов, ул. Бережная, 1, в </w:t>
            </w:r>
            <w:r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6 977,2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lastRenderedPageBreak/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24 056,4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Школа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391 207,9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Школа на 825 мест по ул. Ипподромная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332 578,6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353 417,1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1 103 488,9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916 234,4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461 000,0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Организация наружного освещения на подъездной дороге к ДОЛ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1 895,5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39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6 879,3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1 720,0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2 759,8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2 168,2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объекта: «Трамвайная сеть от остановки 6-я Дачная до остановки Школа № 52 (маршрут № 6)» в г.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4 024,0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11 738,9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4 261,4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3 620,0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130 191,8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153 518,0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по ул. Прудная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4 180,0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8 557,3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lastRenderedPageBreak/>
              <w:t>51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665 101,5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874 130,4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461 000,0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5 408,8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39 344,2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97 919,2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311 391,6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311 341,2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сети газопотребления в теплогенераторной по адресу: г. Саратов, Фрунзенский район, ул. Новоузенская, 162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50,4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130 559,3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Ледовая арена и бассейн в школе р.п. Соколовый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113 611,7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1 774,0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котельных №33 с. Рыбушка,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600,0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8 580,0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60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Строительство системы водоснабжения по ул. Садовая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315,0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61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5 678,6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6 407 672,9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2 038 934,5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461 000,0</w:t>
            </w:r>
          </w:p>
        </w:tc>
      </w:tr>
      <w:tr w:rsidR="00B075F7" w:rsidTr="00B075F7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23 575,1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45 000,0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16 412,9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45 000,0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7 162,2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1 904 952,6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lastRenderedPageBreak/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415 897,1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135,1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F7" w:rsidRDefault="00B075F7" w:rsidP="00852797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1 488 920,4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</w:pPr>
            <w:r>
              <w:t>1 928 527,7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</w:pPr>
            <w:r>
              <w:t>45 000,0</w:t>
            </w:r>
          </w:p>
        </w:tc>
      </w:tr>
      <w:tr w:rsidR="00B075F7" w:rsidTr="00B075F7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5F7" w:rsidRDefault="00B075F7" w:rsidP="00852797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8 336 200,6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B075F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2 083 934,5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506 000,0</w:t>
            </w:r>
          </w:p>
        </w:tc>
      </w:tr>
      <w:tr w:rsidR="00B075F7" w:rsidTr="00B075F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</w:tr>
      <w:tr w:rsidR="00B075F7" w:rsidTr="00B075F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F7" w:rsidRDefault="00B075F7" w:rsidP="00852797"/>
        </w:tc>
      </w:tr>
    </w:tbl>
    <w:p w:rsidR="00E2598B" w:rsidRPr="00B075F7" w:rsidRDefault="00E2598B" w:rsidP="00B075F7"/>
    <w:sectPr w:rsidR="00E2598B" w:rsidRPr="00B075F7" w:rsidSect="00B075F7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800" w:rsidRDefault="00E86800" w:rsidP="00B075F7">
      <w:r>
        <w:separator/>
      </w:r>
    </w:p>
  </w:endnote>
  <w:endnote w:type="continuationSeparator" w:id="1">
    <w:p w:rsidR="00E86800" w:rsidRDefault="00E86800" w:rsidP="00B07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800" w:rsidRDefault="00E86800" w:rsidP="00B075F7">
      <w:r>
        <w:separator/>
      </w:r>
    </w:p>
  </w:footnote>
  <w:footnote w:type="continuationSeparator" w:id="1">
    <w:p w:rsidR="00E86800" w:rsidRDefault="00E86800" w:rsidP="00B075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5F7" w:rsidRDefault="001062B8" w:rsidP="005642E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75F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75F7" w:rsidRDefault="00B075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5F7" w:rsidRDefault="001062B8" w:rsidP="005642E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75F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5515">
      <w:rPr>
        <w:rStyle w:val="a7"/>
        <w:noProof/>
      </w:rPr>
      <w:t>2</w:t>
    </w:r>
    <w:r>
      <w:rPr>
        <w:rStyle w:val="a7"/>
      </w:rPr>
      <w:fldChar w:fldCharType="end"/>
    </w:r>
  </w:p>
  <w:p w:rsidR="00B075F7" w:rsidRDefault="00B075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B075F7"/>
    <w:rsid w:val="001062B8"/>
    <w:rsid w:val="002C3F39"/>
    <w:rsid w:val="0031567D"/>
    <w:rsid w:val="003931A9"/>
    <w:rsid w:val="006808C6"/>
    <w:rsid w:val="00685515"/>
    <w:rsid w:val="009C6121"/>
    <w:rsid w:val="00A24CAF"/>
    <w:rsid w:val="00B075F7"/>
    <w:rsid w:val="00B912FD"/>
    <w:rsid w:val="00CC11D2"/>
    <w:rsid w:val="00CE2CCF"/>
    <w:rsid w:val="00E2598B"/>
    <w:rsid w:val="00E86800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75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75F7"/>
  </w:style>
  <w:style w:type="paragraph" w:styleId="a5">
    <w:name w:val="footer"/>
    <w:basedOn w:val="a"/>
    <w:link w:val="a6"/>
    <w:uiPriority w:val="99"/>
    <w:semiHidden/>
    <w:unhideWhenUsed/>
    <w:rsid w:val="00B075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75F7"/>
  </w:style>
  <w:style w:type="character" w:styleId="a7">
    <w:name w:val="page number"/>
    <w:basedOn w:val="a0"/>
    <w:uiPriority w:val="99"/>
    <w:semiHidden/>
    <w:unhideWhenUsed/>
    <w:rsid w:val="00B075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5</Pages>
  <Words>1480</Words>
  <Characters>8438</Characters>
  <Application>Microsoft Office Word</Application>
  <DocSecurity>0</DocSecurity>
  <Lines>70</Lines>
  <Paragraphs>19</Paragraphs>
  <ScaleCrop>false</ScaleCrop>
  <Company/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2</cp:revision>
  <dcterms:created xsi:type="dcterms:W3CDTF">2023-08-11T10:54:00Z</dcterms:created>
  <dcterms:modified xsi:type="dcterms:W3CDTF">2023-08-11T10:54:00Z</dcterms:modified>
</cp:coreProperties>
</file>